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Rutland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Rutland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Rutland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Rutland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Rutland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Rutland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Rutland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Rutland is estimated to be </w:t>
      </w:r>
      <w:r w:rsidRPr="00773DF7">
        <w:rPr>
          <w:rFonts w:ascii="Libre Franklin Light" w:eastAsia="Times New Roman" w:hAnsi="Libre Franklin Light" w:cs="Calibri Light"/>
          <w:b/>
          <w:bCs/>
          <w:color w:val="C45911" w:themeColor="accent2" w:themeShade="BF"/>
        </w:rPr>
        <w:t xml:space="preserve">£446,926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Rutland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Rutland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Rutland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Rutland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t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Rutland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t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Rutland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Rutland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t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Rutland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Rutland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Rutland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Rutland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Rutland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Rutland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£446,926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Rutland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£150,548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£5,561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£269,719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£446,926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Rutland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Rutland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Rutland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Rutland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Rutland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Rutland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Rutland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Rutland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3133392-C526-41BA-ADE9-4EDA1D0AB61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